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18" w:rsidRDefault="00E70518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70518" w:rsidRPr="004C163C" w:rsidRDefault="00E70518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E70518" w:rsidRPr="004B444B" w:rsidRDefault="00E7051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70518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70518" w:rsidRPr="004B444B" w:rsidRDefault="00E70518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70518" w:rsidRDefault="00E70518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E70518" w:rsidRPr="00E61551" w:rsidRDefault="00E70518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E70518" w:rsidRPr="00AE0107" w:rsidRDefault="00E70518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 w:rsidRPr="00D114A6">
        <w:rPr>
          <w:b/>
          <w:sz w:val="28"/>
          <w:szCs w:val="28"/>
        </w:rPr>
        <w:t>Opracowanie projektów decyzji o warunkach zabudowy i projektów decyzji o ustaleniu lokalizacji inwestycji celu publicznego oraz zmian tych decyzji</w:t>
      </w:r>
      <w:r w:rsidRPr="00D114A6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D114A6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E70518" w:rsidRPr="00275863" w:rsidRDefault="00E70518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70518" w:rsidRPr="0023777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70518" w:rsidRPr="0023777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E7051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70518" w:rsidRPr="0023777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7051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7051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70518" w:rsidRPr="0023777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E70518" w:rsidRPr="0023777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7051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7051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70518" w:rsidRPr="00237778" w:rsidRDefault="00E7051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E70518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E70518" w:rsidRPr="004C163C" w:rsidRDefault="00E7051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E70518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518" w:rsidRDefault="00E7051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70518" w:rsidRDefault="00E7051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518" w:rsidRDefault="00E7051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70518" w:rsidRDefault="00E7051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518" w:rsidRDefault="00E70518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</w:t>
    </w:r>
    <w:r w:rsidRPr="00741EBB">
      <w:rPr>
        <w:noProof/>
        <w:color w:val="auto"/>
        <w:lang w:eastAsia="pl-PL"/>
      </w:rPr>
      <w:t>: P.271.</w:t>
    </w:r>
    <w:r>
      <w:rPr>
        <w:noProof/>
        <w:color w:val="auto"/>
        <w:lang w:eastAsia="pl-PL"/>
      </w:rPr>
      <w:t>1</w:t>
    </w:r>
    <w:r w:rsidRPr="00741EBB">
      <w:rPr>
        <w:noProof/>
        <w:color w:val="auto"/>
        <w:lang w:eastAsia="pl-PL"/>
      </w:rPr>
      <w:t>.202</w:t>
    </w:r>
    <w:r>
      <w:rPr>
        <w:noProof/>
        <w:color w:val="auto"/>
        <w:lang w:eastAsia="pl-PL"/>
      </w:rPr>
      <w:t>6</w:t>
    </w:r>
  </w:p>
  <w:p w:rsidR="00E70518" w:rsidRPr="00237778" w:rsidRDefault="00E70518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C207D"/>
    <w:rsid w:val="000D2E7B"/>
    <w:rsid w:val="000F4CF8"/>
    <w:rsid w:val="001110F3"/>
    <w:rsid w:val="001121CC"/>
    <w:rsid w:val="00175208"/>
    <w:rsid w:val="0019207B"/>
    <w:rsid w:val="001945E7"/>
    <w:rsid w:val="001B01D4"/>
    <w:rsid w:val="00222C04"/>
    <w:rsid w:val="00232C08"/>
    <w:rsid w:val="00236D9D"/>
    <w:rsid w:val="00237778"/>
    <w:rsid w:val="00267068"/>
    <w:rsid w:val="00275863"/>
    <w:rsid w:val="00277B39"/>
    <w:rsid w:val="002943F5"/>
    <w:rsid w:val="002B1296"/>
    <w:rsid w:val="002C4333"/>
    <w:rsid w:val="002E4FFE"/>
    <w:rsid w:val="002E580B"/>
    <w:rsid w:val="00301007"/>
    <w:rsid w:val="00311428"/>
    <w:rsid w:val="003235FF"/>
    <w:rsid w:val="003238E5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C6908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1B0E"/>
    <w:rsid w:val="006B5CAA"/>
    <w:rsid w:val="006C2C97"/>
    <w:rsid w:val="006C38DC"/>
    <w:rsid w:val="006C6443"/>
    <w:rsid w:val="006D45AB"/>
    <w:rsid w:val="006D5E36"/>
    <w:rsid w:val="0071609B"/>
    <w:rsid w:val="00717A9D"/>
    <w:rsid w:val="00730FBB"/>
    <w:rsid w:val="00733565"/>
    <w:rsid w:val="00741EBB"/>
    <w:rsid w:val="00752018"/>
    <w:rsid w:val="00763E00"/>
    <w:rsid w:val="00766F27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25453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4908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C750C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30C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57935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114A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404F6"/>
    <w:rsid w:val="00E53D20"/>
    <w:rsid w:val="00E61551"/>
    <w:rsid w:val="00E61FEB"/>
    <w:rsid w:val="00E70518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15D58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7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222</Words>
  <Characters>1337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</cp:revision>
  <dcterms:created xsi:type="dcterms:W3CDTF">2025-12-08T13:45:00Z</dcterms:created>
  <dcterms:modified xsi:type="dcterms:W3CDTF">2026-01-02T06:54:00Z</dcterms:modified>
</cp:coreProperties>
</file>